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1E8B12A0" w:rsidR="0099427E" w:rsidRDefault="0084776A" w:rsidP="0099427E">
      <w:pPr>
        <w:pStyle w:val="Title"/>
      </w:pPr>
      <w:r>
        <w:t>Agriculture Tractors Quiz</w:t>
      </w:r>
    </w:p>
    <w:p w14:paraId="46999E81" w14:textId="2EB8799A" w:rsidR="008E6D50" w:rsidRDefault="008E6D50" w:rsidP="008E6D50">
      <w:pPr>
        <w:pStyle w:val="NoSpacing"/>
      </w:pPr>
      <w:r w:rsidRPr="000E3AF1">
        <w:t>TRUE/FALSE: In the blank before each question write “T” if the statement is true or “F” if the statement is false.</w:t>
      </w:r>
    </w:p>
    <w:p w14:paraId="761DE2A2" w14:textId="77777777" w:rsidR="00595215" w:rsidRPr="000E3AF1" w:rsidRDefault="00595215" w:rsidP="008E6D50">
      <w:pPr>
        <w:pStyle w:val="NoSpacing"/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0"/>
        <w:gridCol w:w="7921"/>
      </w:tblGrid>
      <w:tr w:rsidR="008E6D50" w:rsidRPr="008E6D50" w14:paraId="2BFFC350" w14:textId="77777777" w:rsidTr="00595215">
        <w:trPr>
          <w:trHeight w:val="360"/>
        </w:trPr>
        <w:tc>
          <w:tcPr>
            <w:tcW w:w="710" w:type="dxa"/>
          </w:tcPr>
          <w:p w14:paraId="1E645A0A" w14:textId="4203905D" w:rsidR="008E6D50" w:rsidRPr="008E6D50" w:rsidRDefault="008E6D50" w:rsidP="00802333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ADF0661" w14:textId="77777777" w:rsidR="008E6D50" w:rsidRPr="008E6D50" w:rsidRDefault="008E6D50" w:rsidP="00802333">
            <w:pPr>
              <w:pStyle w:val="NoSpacing"/>
            </w:pPr>
            <w:r w:rsidRPr="008E6D50">
              <w:t>1.</w:t>
            </w:r>
          </w:p>
        </w:tc>
        <w:tc>
          <w:tcPr>
            <w:tcW w:w="7921" w:type="dxa"/>
          </w:tcPr>
          <w:p w14:paraId="29047B6D" w14:textId="10E0769E" w:rsidR="008E6D50" w:rsidRPr="008E6D50" w:rsidRDefault="0084776A" w:rsidP="00802333">
            <w:pPr>
              <w:pStyle w:val="NoSpacing"/>
            </w:pPr>
            <w:r>
              <w:t>Agriculture tractors have many uses in the agriculture industry</w:t>
            </w:r>
          </w:p>
        </w:tc>
      </w:tr>
      <w:tr w:rsidR="00595215" w:rsidRPr="008E6D50" w14:paraId="4022464D" w14:textId="77777777" w:rsidTr="00595215">
        <w:trPr>
          <w:trHeight w:val="360"/>
        </w:trPr>
        <w:tc>
          <w:tcPr>
            <w:tcW w:w="710" w:type="dxa"/>
          </w:tcPr>
          <w:p w14:paraId="7EF12663" w14:textId="34BD7425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45AAA64" w14:textId="77777777" w:rsidR="00595215" w:rsidRPr="008E6D50" w:rsidRDefault="00595215" w:rsidP="00595215">
            <w:pPr>
              <w:pStyle w:val="NoSpacing"/>
            </w:pPr>
            <w:r w:rsidRPr="008E6D50">
              <w:t>2.</w:t>
            </w:r>
          </w:p>
        </w:tc>
        <w:tc>
          <w:tcPr>
            <w:tcW w:w="7921" w:type="dxa"/>
          </w:tcPr>
          <w:p w14:paraId="25476CB6" w14:textId="64F35F28" w:rsidR="00595215" w:rsidRPr="008E6D50" w:rsidRDefault="0084776A" w:rsidP="00595215">
            <w:pPr>
              <w:pStyle w:val="NoSpacing"/>
            </w:pPr>
            <w:r>
              <w:t>Tractors are only classified by horsepower</w:t>
            </w:r>
          </w:p>
        </w:tc>
      </w:tr>
      <w:tr w:rsidR="00595215" w:rsidRPr="008E6D50" w14:paraId="72CA5ACD" w14:textId="77777777" w:rsidTr="00595215">
        <w:trPr>
          <w:trHeight w:val="360"/>
        </w:trPr>
        <w:tc>
          <w:tcPr>
            <w:tcW w:w="710" w:type="dxa"/>
          </w:tcPr>
          <w:p w14:paraId="760016D5" w14:textId="631D9006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7C78E4C8" w14:textId="77777777" w:rsidR="00595215" w:rsidRPr="008E6D50" w:rsidRDefault="00595215" w:rsidP="00595215">
            <w:pPr>
              <w:pStyle w:val="NoSpacing"/>
            </w:pPr>
            <w:r w:rsidRPr="008E6D50">
              <w:t>3.</w:t>
            </w:r>
          </w:p>
        </w:tc>
        <w:tc>
          <w:tcPr>
            <w:tcW w:w="7921" w:type="dxa"/>
          </w:tcPr>
          <w:p w14:paraId="44EDD327" w14:textId="7DEAD978" w:rsidR="00595215" w:rsidRPr="008E6D50" w:rsidRDefault="0084776A" w:rsidP="00595215">
            <w:pPr>
              <w:pStyle w:val="NoSpacing"/>
            </w:pPr>
            <w:r>
              <w:t>There are 5 basic tractor types for two wheel and MFWD</w:t>
            </w:r>
          </w:p>
        </w:tc>
      </w:tr>
      <w:tr w:rsidR="00595215" w:rsidRPr="008E6D50" w14:paraId="0D98BA18" w14:textId="77777777" w:rsidTr="00595215">
        <w:trPr>
          <w:trHeight w:val="360"/>
        </w:trPr>
        <w:tc>
          <w:tcPr>
            <w:tcW w:w="710" w:type="dxa"/>
          </w:tcPr>
          <w:p w14:paraId="2382D6F9" w14:textId="002B153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D7DCD3F" w14:textId="77777777" w:rsidR="00595215" w:rsidRPr="008E6D50" w:rsidRDefault="00595215" w:rsidP="00595215">
            <w:pPr>
              <w:pStyle w:val="NoSpacing"/>
            </w:pPr>
            <w:r w:rsidRPr="008E6D50">
              <w:t>4.</w:t>
            </w:r>
          </w:p>
        </w:tc>
        <w:tc>
          <w:tcPr>
            <w:tcW w:w="7921" w:type="dxa"/>
          </w:tcPr>
          <w:p w14:paraId="0E37CBF9" w14:textId="26771A0C" w:rsidR="00595215" w:rsidRPr="008E6D50" w:rsidRDefault="0084776A" w:rsidP="00595215">
            <w:pPr>
              <w:pStyle w:val="NoSpacing"/>
            </w:pPr>
            <w:r>
              <w:t>Crab is a type of steering that can be used on some tractors</w:t>
            </w:r>
          </w:p>
        </w:tc>
      </w:tr>
      <w:tr w:rsidR="00595215" w:rsidRPr="008E6D50" w14:paraId="713F194E" w14:textId="77777777" w:rsidTr="00595215">
        <w:trPr>
          <w:trHeight w:val="360"/>
        </w:trPr>
        <w:tc>
          <w:tcPr>
            <w:tcW w:w="710" w:type="dxa"/>
          </w:tcPr>
          <w:p w14:paraId="118C3E6E" w14:textId="0FD8B89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4C43CA57" w14:textId="77777777" w:rsidR="00595215" w:rsidRPr="008E6D50" w:rsidRDefault="00595215" w:rsidP="00595215">
            <w:pPr>
              <w:pStyle w:val="NoSpacing"/>
            </w:pPr>
            <w:r w:rsidRPr="008E6D50">
              <w:t>5.</w:t>
            </w:r>
          </w:p>
        </w:tc>
        <w:tc>
          <w:tcPr>
            <w:tcW w:w="7921" w:type="dxa"/>
          </w:tcPr>
          <w:p w14:paraId="5FB65747" w14:textId="7FF56523" w:rsidR="00595215" w:rsidRPr="008E6D50" w:rsidRDefault="0084776A" w:rsidP="00595215">
            <w:pPr>
              <w:pStyle w:val="NoSpacing"/>
            </w:pPr>
            <w:r>
              <w:t>You always read the owner’s manual prior to operating a new piece of equipment</w:t>
            </w:r>
          </w:p>
        </w:tc>
      </w:tr>
      <w:tr w:rsidR="00595215" w:rsidRPr="008E6D50" w14:paraId="79DD6557" w14:textId="77777777" w:rsidTr="00595215">
        <w:trPr>
          <w:trHeight w:val="360"/>
        </w:trPr>
        <w:tc>
          <w:tcPr>
            <w:tcW w:w="710" w:type="dxa"/>
          </w:tcPr>
          <w:p w14:paraId="40E63729" w14:textId="082D5C43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ADEF875" w14:textId="77777777" w:rsidR="00595215" w:rsidRPr="008E6D50" w:rsidRDefault="00595215" w:rsidP="00595215">
            <w:pPr>
              <w:pStyle w:val="NoSpacing"/>
            </w:pPr>
            <w:r w:rsidRPr="008E6D50">
              <w:t>6.</w:t>
            </w:r>
          </w:p>
        </w:tc>
        <w:tc>
          <w:tcPr>
            <w:tcW w:w="7921" w:type="dxa"/>
          </w:tcPr>
          <w:p w14:paraId="36EE952B" w14:textId="02F23E3A" w:rsidR="00595215" w:rsidRPr="008E6D50" w:rsidRDefault="0084776A" w:rsidP="00595215">
            <w:pPr>
              <w:pStyle w:val="NoSpacing"/>
            </w:pPr>
            <w:r>
              <w:t>All tractors have only front wheel steering</w:t>
            </w:r>
          </w:p>
        </w:tc>
      </w:tr>
      <w:tr w:rsidR="00595215" w:rsidRPr="008E6D50" w14:paraId="1E8D8257" w14:textId="77777777" w:rsidTr="00595215">
        <w:trPr>
          <w:trHeight w:val="360"/>
        </w:trPr>
        <w:tc>
          <w:tcPr>
            <w:tcW w:w="710" w:type="dxa"/>
          </w:tcPr>
          <w:p w14:paraId="4BAA87FC" w14:textId="4F39200E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82FA683" w14:textId="77777777" w:rsidR="00595215" w:rsidRPr="008E6D50" w:rsidRDefault="00595215" w:rsidP="00595215">
            <w:pPr>
              <w:pStyle w:val="NoSpacing"/>
            </w:pPr>
            <w:r w:rsidRPr="008E6D50">
              <w:t>7.</w:t>
            </w:r>
          </w:p>
        </w:tc>
        <w:tc>
          <w:tcPr>
            <w:tcW w:w="7921" w:type="dxa"/>
          </w:tcPr>
          <w:p w14:paraId="0713D2E0" w14:textId="7A47DE3A" w:rsidR="00595215" w:rsidRPr="008E6D50" w:rsidRDefault="0084776A" w:rsidP="00595215">
            <w:pPr>
              <w:pStyle w:val="NoSpacing"/>
            </w:pPr>
            <w:r>
              <w:t xml:space="preserve">Row crop tractors </w:t>
            </w:r>
            <w:proofErr w:type="gramStart"/>
            <w:r>
              <w:t>have the ability to</w:t>
            </w:r>
            <w:proofErr w:type="gramEnd"/>
            <w:r>
              <w:t xml:space="preserve"> adjust wheel spacing</w:t>
            </w:r>
          </w:p>
        </w:tc>
      </w:tr>
      <w:tr w:rsidR="00595215" w:rsidRPr="008E6D50" w14:paraId="52C7A773" w14:textId="77777777" w:rsidTr="00595215">
        <w:trPr>
          <w:trHeight w:val="360"/>
        </w:trPr>
        <w:tc>
          <w:tcPr>
            <w:tcW w:w="710" w:type="dxa"/>
          </w:tcPr>
          <w:p w14:paraId="3C27944C" w14:textId="5D8FA17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57103FF" w14:textId="77777777" w:rsidR="00595215" w:rsidRPr="008E6D50" w:rsidRDefault="00595215" w:rsidP="00595215">
            <w:pPr>
              <w:pStyle w:val="NoSpacing"/>
            </w:pPr>
            <w:r w:rsidRPr="008E6D50">
              <w:t>8.</w:t>
            </w:r>
          </w:p>
        </w:tc>
        <w:tc>
          <w:tcPr>
            <w:tcW w:w="7921" w:type="dxa"/>
          </w:tcPr>
          <w:p w14:paraId="6BB3260D" w14:textId="6F2C207B" w:rsidR="00595215" w:rsidRPr="008E6D50" w:rsidRDefault="00726466" w:rsidP="00595215">
            <w:pPr>
              <w:pStyle w:val="NoSpacing"/>
            </w:pPr>
            <w:r>
              <w:t>Some tractors may be set up with dual rear and front wheels</w:t>
            </w:r>
          </w:p>
        </w:tc>
      </w:tr>
      <w:tr w:rsidR="00595215" w:rsidRPr="008E6D50" w14:paraId="5EDD9798" w14:textId="77777777" w:rsidTr="00595215">
        <w:trPr>
          <w:trHeight w:val="360"/>
        </w:trPr>
        <w:tc>
          <w:tcPr>
            <w:tcW w:w="710" w:type="dxa"/>
          </w:tcPr>
          <w:p w14:paraId="6A6B3D00" w14:textId="6A314EBB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2F100D2E" w14:textId="77777777" w:rsidR="00595215" w:rsidRPr="008E6D50" w:rsidRDefault="00595215" w:rsidP="00595215">
            <w:pPr>
              <w:pStyle w:val="NoSpacing"/>
            </w:pPr>
            <w:r w:rsidRPr="008E6D50">
              <w:t>9.</w:t>
            </w:r>
          </w:p>
        </w:tc>
        <w:tc>
          <w:tcPr>
            <w:tcW w:w="7921" w:type="dxa"/>
          </w:tcPr>
          <w:p w14:paraId="15D671EF" w14:textId="0537EC99" w:rsidR="00595215" w:rsidRPr="008E6D50" w:rsidRDefault="00726466" w:rsidP="00595215">
            <w:pPr>
              <w:pStyle w:val="NoSpacing"/>
            </w:pPr>
            <w:r>
              <w:t>Low profile tractors are designed for orchard use</w:t>
            </w:r>
          </w:p>
        </w:tc>
      </w:tr>
      <w:tr w:rsidR="00595215" w:rsidRPr="008E6D50" w14:paraId="665D4331" w14:textId="77777777" w:rsidTr="00595215">
        <w:trPr>
          <w:trHeight w:val="360"/>
        </w:trPr>
        <w:tc>
          <w:tcPr>
            <w:tcW w:w="710" w:type="dxa"/>
          </w:tcPr>
          <w:p w14:paraId="7E9F3A25" w14:textId="00A63E3E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3D868B36" w14:textId="77777777" w:rsidR="00595215" w:rsidRPr="008E6D50" w:rsidRDefault="00595215" w:rsidP="00595215">
            <w:pPr>
              <w:pStyle w:val="NoSpacing"/>
            </w:pPr>
            <w:r w:rsidRPr="008E6D50">
              <w:t>10.</w:t>
            </w:r>
          </w:p>
        </w:tc>
        <w:tc>
          <w:tcPr>
            <w:tcW w:w="7921" w:type="dxa"/>
          </w:tcPr>
          <w:p w14:paraId="6D977480" w14:textId="51481A3F" w:rsidR="00595215" w:rsidRPr="008E6D50" w:rsidRDefault="00726466" w:rsidP="00595215">
            <w:pPr>
              <w:pStyle w:val="NoSpacing"/>
            </w:pPr>
            <w:r>
              <w:t>Track type tactors may have steel or rubber tracks</w:t>
            </w:r>
          </w:p>
        </w:tc>
      </w:tr>
    </w:tbl>
    <w:p w14:paraId="47594C4D" w14:textId="7D9923D7" w:rsidR="00DE7A1B" w:rsidRDefault="00DE7A1B" w:rsidP="008E6D50"/>
    <w:sectPr w:rsidR="00DE7A1B" w:rsidSect="008E6D50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78A6" w14:textId="77777777" w:rsidR="007D3DBA" w:rsidRDefault="007D3DBA" w:rsidP="00CD71D0">
      <w:pPr>
        <w:spacing w:after="0" w:line="240" w:lineRule="auto"/>
      </w:pPr>
      <w:r>
        <w:separator/>
      </w:r>
    </w:p>
  </w:endnote>
  <w:endnote w:type="continuationSeparator" w:id="0">
    <w:p w14:paraId="04FD59D0" w14:textId="77777777" w:rsidR="007D3DBA" w:rsidRDefault="007D3DBA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0BAC3D8F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C9187" w14:textId="77777777" w:rsidR="007D3DBA" w:rsidRDefault="007D3DBA" w:rsidP="00CD71D0">
      <w:pPr>
        <w:spacing w:after="0" w:line="240" w:lineRule="auto"/>
      </w:pPr>
      <w:r>
        <w:separator/>
      </w:r>
    </w:p>
  </w:footnote>
  <w:footnote w:type="continuationSeparator" w:id="0">
    <w:p w14:paraId="7FC674A9" w14:textId="77777777" w:rsidR="007D3DBA" w:rsidRDefault="007D3DBA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985975">
    <w:abstractNumId w:val="43"/>
  </w:num>
  <w:num w:numId="2" w16cid:durableId="405105926">
    <w:abstractNumId w:val="26"/>
  </w:num>
  <w:num w:numId="3" w16cid:durableId="2045251153">
    <w:abstractNumId w:val="19"/>
  </w:num>
  <w:num w:numId="4" w16cid:durableId="67197501">
    <w:abstractNumId w:val="17"/>
  </w:num>
  <w:num w:numId="5" w16cid:durableId="1177498941">
    <w:abstractNumId w:val="30"/>
  </w:num>
  <w:num w:numId="6" w16cid:durableId="689452371">
    <w:abstractNumId w:val="33"/>
  </w:num>
  <w:num w:numId="7" w16cid:durableId="903300648">
    <w:abstractNumId w:val="18"/>
  </w:num>
  <w:num w:numId="8" w16cid:durableId="1856840994">
    <w:abstractNumId w:val="38"/>
  </w:num>
  <w:num w:numId="9" w16cid:durableId="2084252476">
    <w:abstractNumId w:val="14"/>
  </w:num>
  <w:num w:numId="10" w16cid:durableId="202979975">
    <w:abstractNumId w:val="4"/>
  </w:num>
  <w:num w:numId="11" w16cid:durableId="1711027943">
    <w:abstractNumId w:val="20"/>
  </w:num>
  <w:num w:numId="12" w16cid:durableId="1246063739">
    <w:abstractNumId w:val="34"/>
  </w:num>
  <w:num w:numId="13" w16cid:durableId="1906526972">
    <w:abstractNumId w:val="44"/>
  </w:num>
  <w:num w:numId="14" w16cid:durableId="1300762081">
    <w:abstractNumId w:val="29"/>
  </w:num>
  <w:num w:numId="15" w16cid:durableId="822310741">
    <w:abstractNumId w:val="7"/>
  </w:num>
  <w:num w:numId="16" w16cid:durableId="1009983259">
    <w:abstractNumId w:val="6"/>
  </w:num>
  <w:num w:numId="17" w16cid:durableId="556281164">
    <w:abstractNumId w:val="22"/>
  </w:num>
  <w:num w:numId="18" w16cid:durableId="679045072">
    <w:abstractNumId w:val="8"/>
  </w:num>
  <w:num w:numId="19" w16cid:durableId="1360934138">
    <w:abstractNumId w:val="13"/>
  </w:num>
  <w:num w:numId="20" w16cid:durableId="975531037">
    <w:abstractNumId w:val="21"/>
  </w:num>
  <w:num w:numId="21" w16cid:durableId="502547384">
    <w:abstractNumId w:val="32"/>
  </w:num>
  <w:num w:numId="22" w16cid:durableId="375355068">
    <w:abstractNumId w:val="16"/>
  </w:num>
  <w:num w:numId="23" w16cid:durableId="741870621">
    <w:abstractNumId w:val="10"/>
  </w:num>
  <w:num w:numId="24" w16cid:durableId="224881574">
    <w:abstractNumId w:val="28"/>
  </w:num>
  <w:num w:numId="25" w16cid:durableId="916399439">
    <w:abstractNumId w:val="5"/>
  </w:num>
  <w:num w:numId="26" w16cid:durableId="1273586758">
    <w:abstractNumId w:val="0"/>
  </w:num>
  <w:num w:numId="27" w16cid:durableId="2096322215">
    <w:abstractNumId w:val="12"/>
  </w:num>
  <w:num w:numId="28" w16cid:durableId="1583371873">
    <w:abstractNumId w:val="24"/>
  </w:num>
  <w:num w:numId="29" w16cid:durableId="301622159">
    <w:abstractNumId w:val="40"/>
  </w:num>
  <w:num w:numId="30" w16cid:durableId="6374644">
    <w:abstractNumId w:val="25"/>
  </w:num>
  <w:num w:numId="31" w16cid:durableId="2099984621">
    <w:abstractNumId w:val="9"/>
  </w:num>
  <w:num w:numId="32" w16cid:durableId="24330692">
    <w:abstractNumId w:val="36"/>
  </w:num>
  <w:num w:numId="33" w16cid:durableId="1030884389">
    <w:abstractNumId w:val="27"/>
  </w:num>
  <w:num w:numId="34" w16cid:durableId="1188444784">
    <w:abstractNumId w:val="39"/>
  </w:num>
  <w:num w:numId="35" w16cid:durableId="888609676">
    <w:abstractNumId w:val="23"/>
  </w:num>
  <w:num w:numId="36" w16cid:durableId="795758831">
    <w:abstractNumId w:val="35"/>
  </w:num>
  <w:num w:numId="37" w16cid:durableId="1785533399">
    <w:abstractNumId w:val="15"/>
  </w:num>
  <w:num w:numId="38" w16cid:durableId="792945817">
    <w:abstractNumId w:val="11"/>
  </w:num>
  <w:num w:numId="39" w16cid:durableId="81267754">
    <w:abstractNumId w:val="42"/>
  </w:num>
  <w:num w:numId="40" w16cid:durableId="1117023539">
    <w:abstractNumId w:val="1"/>
  </w:num>
  <w:num w:numId="41" w16cid:durableId="1363020955">
    <w:abstractNumId w:val="31"/>
  </w:num>
  <w:num w:numId="42" w16cid:durableId="1139806933">
    <w:abstractNumId w:val="3"/>
  </w:num>
  <w:num w:numId="43" w16cid:durableId="390734764">
    <w:abstractNumId w:val="2"/>
  </w:num>
  <w:num w:numId="44" w16cid:durableId="1313408664">
    <w:abstractNumId w:val="37"/>
  </w:num>
  <w:num w:numId="45" w16cid:durableId="194487215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2D84"/>
    <w:rsid w:val="00066C6D"/>
    <w:rsid w:val="000926F1"/>
    <w:rsid w:val="0009390F"/>
    <w:rsid w:val="00095BE9"/>
    <w:rsid w:val="000A0CFA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56A5E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95215"/>
    <w:rsid w:val="00597095"/>
    <w:rsid w:val="005B1A7F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6B7864"/>
    <w:rsid w:val="00700267"/>
    <w:rsid w:val="00726466"/>
    <w:rsid w:val="00726CDC"/>
    <w:rsid w:val="00731912"/>
    <w:rsid w:val="007D3DBA"/>
    <w:rsid w:val="007E2543"/>
    <w:rsid w:val="0080367E"/>
    <w:rsid w:val="00807F4B"/>
    <w:rsid w:val="00811FD7"/>
    <w:rsid w:val="0084776A"/>
    <w:rsid w:val="00857170"/>
    <w:rsid w:val="008A019A"/>
    <w:rsid w:val="008C1286"/>
    <w:rsid w:val="008D789E"/>
    <w:rsid w:val="008E6D50"/>
    <w:rsid w:val="00954290"/>
    <w:rsid w:val="00977AF9"/>
    <w:rsid w:val="0098118D"/>
    <w:rsid w:val="0099427E"/>
    <w:rsid w:val="009A6739"/>
    <w:rsid w:val="009F364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AD2A35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125B6"/>
    <w:rsid w:val="00DB1079"/>
    <w:rsid w:val="00DC59D2"/>
    <w:rsid w:val="00DD2B29"/>
    <w:rsid w:val="00DE7A1B"/>
    <w:rsid w:val="00E413F7"/>
    <w:rsid w:val="00E70329"/>
    <w:rsid w:val="00E75A06"/>
    <w:rsid w:val="00E90DC6"/>
    <w:rsid w:val="00E92E78"/>
    <w:rsid w:val="00F21C1D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D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D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D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C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90DC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90DC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90DC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DC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6"/>
  </w:style>
  <w:style w:type="paragraph" w:styleId="Footer">
    <w:name w:val="footer"/>
    <w:basedOn w:val="Normal"/>
    <w:link w:val="Foot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6"/>
  </w:style>
  <w:style w:type="character" w:customStyle="1" w:styleId="Heading2Char">
    <w:name w:val="Heading 2 Char"/>
    <w:basedOn w:val="DefaultParagraphFont"/>
    <w:link w:val="Heading2"/>
    <w:uiPriority w:val="9"/>
    <w:rsid w:val="00E90D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DC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0D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0DC6"/>
    <w:rPr>
      <w:color w:val="605E5C"/>
      <w:shd w:val="clear" w:color="auto" w:fill="E1DFDD"/>
    </w:rPr>
  </w:style>
  <w:style w:type="paragraph" w:customStyle="1" w:styleId="Default">
    <w:name w:val="Default"/>
    <w:rsid w:val="00E90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90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C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90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2022-09-06T17:51:00Z</dcterms:created>
  <dcterms:modified xsi:type="dcterms:W3CDTF">2022-09-06T17:51:00Z</dcterms:modified>
</cp:coreProperties>
</file>